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FF864" w14:textId="77777777" w:rsidR="00A52DDD" w:rsidRDefault="00A52DDD" w:rsidP="00A52DD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BASELEY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3818E8A0" w14:textId="77777777" w:rsidR="00A52DDD" w:rsidRDefault="00A52DDD" w:rsidP="00A52DD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Winchelsea, Sussex. Gentleman.</w:t>
      </w:r>
    </w:p>
    <w:p w14:paraId="2EA102DD" w14:textId="77777777" w:rsidR="00A52DDD" w:rsidRDefault="00A52DDD" w:rsidP="00A52DDD">
      <w:pPr>
        <w:pStyle w:val="NoSpacing"/>
        <w:rPr>
          <w:rFonts w:cs="Times New Roman"/>
          <w:szCs w:val="24"/>
        </w:rPr>
      </w:pPr>
    </w:p>
    <w:p w14:paraId="71F7AFB9" w14:textId="77777777" w:rsidR="00A52DDD" w:rsidRDefault="00A52DDD" w:rsidP="00A52DDD">
      <w:pPr>
        <w:pStyle w:val="NoSpacing"/>
        <w:rPr>
          <w:rFonts w:cs="Times New Roman"/>
          <w:szCs w:val="24"/>
        </w:rPr>
      </w:pPr>
    </w:p>
    <w:p w14:paraId="461D4B6F" w14:textId="77777777" w:rsidR="00A52DDD" w:rsidRDefault="00A52DDD" w:rsidP="00A52DD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Robert </w:t>
      </w:r>
      <w:proofErr w:type="spellStart"/>
      <w:r>
        <w:rPr>
          <w:rFonts w:cs="Times New Roman"/>
          <w:szCs w:val="24"/>
        </w:rPr>
        <w:t>Oxenbrigge</w:t>
      </w:r>
      <w:proofErr w:type="spellEnd"/>
      <w:r>
        <w:rPr>
          <w:rFonts w:cs="Times New Roman"/>
          <w:szCs w:val="24"/>
        </w:rPr>
        <w:t>(q.v.) brought a plaint of debt against him.</w:t>
      </w:r>
    </w:p>
    <w:p w14:paraId="6CE3CBA5" w14:textId="77777777" w:rsidR="00A52DDD" w:rsidRDefault="00A52DDD" w:rsidP="00A52DD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7A086F7A" w14:textId="77777777" w:rsidR="00A52DDD" w:rsidRDefault="00A52DDD" w:rsidP="00A52DDD">
      <w:pPr>
        <w:pStyle w:val="NoSpacing"/>
        <w:rPr>
          <w:rFonts w:cs="Times New Roman"/>
          <w:szCs w:val="24"/>
        </w:rPr>
      </w:pPr>
    </w:p>
    <w:p w14:paraId="30A982F3" w14:textId="77777777" w:rsidR="00A52DDD" w:rsidRDefault="00A52DDD" w:rsidP="00A52DDD">
      <w:pPr>
        <w:pStyle w:val="NoSpacing"/>
        <w:rPr>
          <w:rFonts w:cs="Times New Roman"/>
          <w:szCs w:val="24"/>
        </w:rPr>
      </w:pPr>
    </w:p>
    <w:p w14:paraId="72115FD8" w14:textId="77777777" w:rsidR="00A52DDD" w:rsidRDefault="00A52DDD" w:rsidP="00A52DD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August 2022</w:t>
      </w:r>
    </w:p>
    <w:p w14:paraId="3C1C437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7F722" w14:textId="77777777" w:rsidR="00A52DDD" w:rsidRDefault="00A52DDD" w:rsidP="009139A6">
      <w:r>
        <w:separator/>
      </w:r>
    </w:p>
  </w:endnote>
  <w:endnote w:type="continuationSeparator" w:id="0">
    <w:p w14:paraId="121C3B7E" w14:textId="77777777" w:rsidR="00A52DDD" w:rsidRDefault="00A52DD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EFB4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01F4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DAF2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468A6" w14:textId="77777777" w:rsidR="00A52DDD" w:rsidRDefault="00A52DDD" w:rsidP="009139A6">
      <w:r>
        <w:separator/>
      </w:r>
    </w:p>
  </w:footnote>
  <w:footnote w:type="continuationSeparator" w:id="0">
    <w:p w14:paraId="329C8EB9" w14:textId="77777777" w:rsidR="00A52DDD" w:rsidRDefault="00A52DD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AD08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C645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A159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DDD"/>
    <w:rsid w:val="000666E0"/>
    <w:rsid w:val="002510B7"/>
    <w:rsid w:val="005C130B"/>
    <w:rsid w:val="00826F5C"/>
    <w:rsid w:val="009139A6"/>
    <w:rsid w:val="009448BB"/>
    <w:rsid w:val="00947624"/>
    <w:rsid w:val="00A3176C"/>
    <w:rsid w:val="00A52DDD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07A93"/>
  <w15:chartTrackingRefBased/>
  <w15:docId w15:val="{FD082235-309B-4587-9638-D24A13F94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52D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2022-11-11T21:33:00Z</dcterms:created>
  <dcterms:modified xsi:type="dcterms:W3CDTF">2022-11-11T21:34:00Z</dcterms:modified>
</cp:coreProperties>
</file>